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A8" w:rsidRDefault="005B74A8" w:rsidP="00C82871">
      <w:pPr>
        <w:ind w:left="3600" w:firstLine="720"/>
        <w:rPr>
          <w:b/>
          <w:szCs w:val="28"/>
        </w:rPr>
      </w:pPr>
      <w:r w:rsidRPr="005F6DA8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5B74A8" w:rsidRPr="003B693E" w:rsidRDefault="005B74A8" w:rsidP="00C82871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5B74A8" w:rsidRPr="003B693E" w:rsidRDefault="005B74A8" w:rsidP="00C82871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5B74A8" w:rsidRPr="003B693E" w:rsidRDefault="005B74A8" w:rsidP="00C828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5B74A8" w:rsidRPr="003B693E" w:rsidRDefault="005B74A8" w:rsidP="00C82871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5B74A8" w:rsidRPr="003B693E" w:rsidRDefault="005B74A8" w:rsidP="00C82871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5B74A8" w:rsidRPr="003B693E" w:rsidRDefault="005B74A8" w:rsidP="00C82871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5B74A8" w:rsidRDefault="005B74A8" w:rsidP="00C8287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B74A8" w:rsidRPr="003B693E" w:rsidRDefault="005B74A8" w:rsidP="00C8287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B74A8" w:rsidRPr="003B693E" w:rsidRDefault="005B74A8" w:rsidP="00C8287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5B74A8" w:rsidRPr="003B693E" w:rsidRDefault="005B74A8" w:rsidP="00C82871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5B74A8" w:rsidRPr="003B693E" w:rsidRDefault="005B74A8" w:rsidP="00C82871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167</w:t>
      </w:r>
    </w:p>
    <w:p w:rsidR="005B74A8" w:rsidRPr="003B693E" w:rsidRDefault="005B74A8" w:rsidP="00C82871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5B74A8" w:rsidRPr="003B693E" w:rsidRDefault="005B74A8" w:rsidP="00C82871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5B74A8" w:rsidRPr="003B693E" w:rsidRDefault="005B74A8" w:rsidP="00C82871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5B74A8" w:rsidRPr="003B693E" w:rsidRDefault="005B74A8" w:rsidP="00C82871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буд.№30 вул. Будного</w:t>
      </w:r>
    </w:p>
    <w:p w:rsidR="005B74A8" w:rsidRPr="003B693E" w:rsidRDefault="005B74A8" w:rsidP="00C82871">
      <w:pPr>
        <w:widowControl w:val="0"/>
        <w:autoSpaceDE w:val="0"/>
        <w:jc w:val="both"/>
        <w:rPr>
          <w:rFonts w:ascii="Times New Roman" w:hAnsi="Times New Roman"/>
        </w:rPr>
      </w:pPr>
    </w:p>
    <w:p w:rsidR="005B74A8" w:rsidRPr="003B693E" w:rsidRDefault="005B74A8" w:rsidP="00E95A50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5B74A8" w:rsidRPr="003B693E" w:rsidRDefault="005B74A8" w:rsidP="00C82871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5B74A8" w:rsidRPr="003B693E" w:rsidRDefault="005B74A8" w:rsidP="00C82871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E95A50">
        <w:rPr>
          <w:rFonts w:ascii="Times New Roman" w:hAnsi="Times New Roman"/>
        </w:rPr>
        <w:t>645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№30 по вул.. Будного</w:t>
      </w:r>
    </w:p>
    <w:p w:rsidR="005B74A8" w:rsidRPr="003B693E" w:rsidRDefault="005B74A8" w:rsidP="00C82871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№30, що по вул.. Будного.</w:t>
      </w:r>
    </w:p>
    <w:p w:rsidR="005B74A8" w:rsidRPr="003B693E" w:rsidRDefault="005B74A8" w:rsidP="00C82871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№30 по вул.. Будного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5B74A8" w:rsidRPr="003B693E" w:rsidRDefault="005B74A8" w:rsidP="00C82871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5B74A8" w:rsidRPr="003B693E" w:rsidRDefault="005B74A8" w:rsidP="00C82871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5B74A8" w:rsidRPr="003B693E" w:rsidRDefault="005B74A8" w:rsidP="00C82871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5B74A8" w:rsidRDefault="005B74A8" w:rsidP="00C82871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5B74A8" w:rsidRDefault="005B74A8" w:rsidP="00C82871">
      <w:pPr>
        <w:jc w:val="both"/>
        <w:rPr>
          <w:rFonts w:ascii="Times New Roman" w:hAnsi="Times New Roman"/>
        </w:rPr>
      </w:pPr>
    </w:p>
    <w:p w:rsidR="005B74A8" w:rsidRPr="00DC72A5" w:rsidRDefault="005B74A8" w:rsidP="00E95A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5B74A8" w:rsidRPr="00DC72A5" w:rsidRDefault="005B74A8" w:rsidP="00E95A50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167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5B74A8" w:rsidRPr="00DC72A5" w:rsidRDefault="005B74A8" w:rsidP="00E95A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74A8" w:rsidRPr="00DC72A5" w:rsidRDefault="005B74A8" w:rsidP="00E95A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74A8" w:rsidRPr="00DC72A5" w:rsidRDefault="005B74A8" w:rsidP="00E95A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5B74A8" w:rsidRPr="00DC72A5" w:rsidRDefault="005B74A8" w:rsidP="00E95A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Будного, 30 </w:t>
      </w:r>
    </w:p>
    <w:p w:rsidR="005B74A8" w:rsidRPr="00DC72A5" w:rsidRDefault="005B74A8" w:rsidP="00E95A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5B74A8" w:rsidRPr="00DC72A5" w:rsidRDefault="005B74A8" w:rsidP="00E95A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5B74A8" w:rsidRDefault="005B74A8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5B74A8" w:rsidRPr="00AB699C" w:rsidTr="002E5D63">
        <w:trPr>
          <w:trHeight w:val="527"/>
          <w:jc w:val="center"/>
        </w:trPr>
        <w:tc>
          <w:tcPr>
            <w:tcW w:w="901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5B74A8" w:rsidRPr="00AB699C" w:rsidRDefault="005B74A8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AB699C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AB699C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AB699C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5B74A8" w:rsidRPr="00AB699C" w:rsidTr="002E5D63">
        <w:trPr>
          <w:trHeight w:val="448"/>
          <w:jc w:val="center"/>
        </w:trPr>
        <w:tc>
          <w:tcPr>
            <w:tcW w:w="901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5B74A8" w:rsidRPr="00AB699C" w:rsidRDefault="005B74A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5B74A8" w:rsidRPr="00AB699C" w:rsidRDefault="005B74A8" w:rsidP="00275C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AB69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5B74A8" w:rsidRPr="00AB699C" w:rsidTr="002E5D63">
        <w:trPr>
          <w:trHeight w:val="336"/>
          <w:jc w:val="center"/>
        </w:trPr>
        <w:tc>
          <w:tcPr>
            <w:tcW w:w="901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5B74A8" w:rsidRPr="00AB699C" w:rsidRDefault="005B74A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0,504</w:t>
            </w:r>
          </w:p>
        </w:tc>
      </w:tr>
      <w:tr w:rsidR="005B74A8" w:rsidRPr="00AB699C" w:rsidTr="002E5D63">
        <w:trPr>
          <w:trHeight w:val="264"/>
          <w:jc w:val="center"/>
        </w:trPr>
        <w:tc>
          <w:tcPr>
            <w:tcW w:w="901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5B74A8" w:rsidRPr="00AB699C" w:rsidRDefault="005B74A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5B74A8" w:rsidRPr="00AB699C" w:rsidRDefault="005B74A8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B74A8" w:rsidRPr="00AB699C" w:rsidTr="002E5D63">
        <w:trPr>
          <w:trHeight w:val="264"/>
          <w:jc w:val="center"/>
        </w:trPr>
        <w:tc>
          <w:tcPr>
            <w:tcW w:w="901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5B74A8" w:rsidRPr="00AB699C" w:rsidRDefault="005B74A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B74A8" w:rsidRPr="00AB699C" w:rsidTr="002E5D63">
        <w:trPr>
          <w:trHeight w:val="264"/>
          <w:jc w:val="center"/>
        </w:trPr>
        <w:tc>
          <w:tcPr>
            <w:tcW w:w="901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5B74A8" w:rsidRPr="00AB699C" w:rsidRDefault="005B74A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5B74A8" w:rsidRPr="00AB699C" w:rsidRDefault="005B74A8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0,245</w:t>
            </w:r>
          </w:p>
        </w:tc>
      </w:tr>
      <w:tr w:rsidR="005B74A8" w:rsidRPr="00AB699C" w:rsidTr="002E5D63">
        <w:trPr>
          <w:trHeight w:val="2760"/>
          <w:jc w:val="center"/>
        </w:trPr>
        <w:tc>
          <w:tcPr>
            <w:tcW w:w="901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5B74A8" w:rsidRPr="00AB699C" w:rsidRDefault="005B74A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5B74A8" w:rsidRPr="00AB699C" w:rsidRDefault="005B74A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5B74A8" w:rsidRPr="00AB699C" w:rsidRDefault="005B74A8" w:rsidP="00275C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1,06</w:t>
            </w:r>
            <w:r w:rsidRPr="00AB69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5B74A8" w:rsidRPr="00AB699C" w:rsidTr="002E5D63">
        <w:trPr>
          <w:trHeight w:val="596"/>
          <w:jc w:val="center"/>
        </w:trPr>
        <w:tc>
          <w:tcPr>
            <w:tcW w:w="901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5B74A8" w:rsidRPr="00AB699C" w:rsidRDefault="005B74A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5B74A8" w:rsidRPr="00AB699C" w:rsidRDefault="005B74A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5B74A8" w:rsidRPr="00AB699C" w:rsidRDefault="005B74A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0,963</w:t>
            </w:r>
          </w:p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0,412</w:t>
            </w:r>
          </w:p>
          <w:p w:rsidR="005B74A8" w:rsidRPr="00AB699C" w:rsidRDefault="005B74A8" w:rsidP="004736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0,551</w:t>
            </w:r>
          </w:p>
        </w:tc>
      </w:tr>
      <w:tr w:rsidR="005B74A8" w:rsidRPr="00AB699C" w:rsidTr="002E5D63">
        <w:trPr>
          <w:trHeight w:val="264"/>
          <w:jc w:val="center"/>
        </w:trPr>
        <w:tc>
          <w:tcPr>
            <w:tcW w:w="901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5B74A8" w:rsidRPr="00AB699C" w:rsidRDefault="005B74A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5B74A8" w:rsidRPr="00AB699C" w:rsidRDefault="005B74A8" w:rsidP="004736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0,004</w:t>
            </w:r>
          </w:p>
        </w:tc>
      </w:tr>
      <w:tr w:rsidR="005B74A8" w:rsidRPr="00AB699C" w:rsidTr="002E5D63">
        <w:trPr>
          <w:trHeight w:val="264"/>
          <w:jc w:val="center"/>
        </w:trPr>
        <w:tc>
          <w:tcPr>
            <w:tcW w:w="901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5B74A8" w:rsidRPr="00AB699C" w:rsidRDefault="005B74A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5B74A8" w:rsidRPr="00AB699C" w:rsidRDefault="005B74A8" w:rsidP="00275C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AB69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5B74A8" w:rsidRPr="00AB699C" w:rsidTr="002E5D63">
        <w:trPr>
          <w:trHeight w:val="264"/>
          <w:jc w:val="center"/>
        </w:trPr>
        <w:tc>
          <w:tcPr>
            <w:tcW w:w="901" w:type="dxa"/>
          </w:tcPr>
          <w:p w:rsidR="005B74A8" w:rsidRPr="00AB699C" w:rsidRDefault="005B74A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5B74A8" w:rsidRPr="00CB5CC3" w:rsidRDefault="005B74A8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5B74A8" w:rsidRPr="00AB699C" w:rsidRDefault="005B74A8" w:rsidP="00275C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B699C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AB69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359</w:t>
            </w:r>
          </w:p>
        </w:tc>
      </w:tr>
    </w:tbl>
    <w:p w:rsidR="005B74A8" w:rsidRDefault="005B74A8" w:rsidP="00CB5CC3">
      <w:pPr>
        <w:spacing w:after="0" w:line="240" w:lineRule="auto"/>
        <w:ind w:left="360"/>
        <w:jc w:val="both"/>
        <w:rPr>
          <w:color w:val="000000"/>
        </w:rPr>
      </w:pPr>
    </w:p>
    <w:p w:rsidR="005B74A8" w:rsidRDefault="005B74A8" w:rsidP="00CB5CC3">
      <w:pPr>
        <w:spacing w:after="0" w:line="240" w:lineRule="auto"/>
        <w:ind w:left="360"/>
        <w:jc w:val="both"/>
        <w:rPr>
          <w:color w:val="000000"/>
        </w:rPr>
      </w:pPr>
    </w:p>
    <w:p w:rsidR="005B74A8" w:rsidRPr="00DC72A5" w:rsidRDefault="005B74A8" w:rsidP="00E95A50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5B74A8" w:rsidRDefault="005B74A8" w:rsidP="00E95A50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B74A8" w:rsidRDefault="005B74A8" w:rsidP="00E95A50">
      <w:pPr>
        <w:spacing w:after="0" w:line="240" w:lineRule="auto"/>
        <w:ind w:left="360"/>
        <w:jc w:val="both"/>
        <w:rPr>
          <w:color w:val="000000"/>
        </w:rPr>
      </w:pPr>
    </w:p>
    <w:p w:rsidR="005B74A8" w:rsidRDefault="005B74A8" w:rsidP="00E95A50">
      <w:pPr>
        <w:spacing w:after="0" w:line="240" w:lineRule="auto"/>
        <w:ind w:left="360"/>
        <w:jc w:val="both"/>
        <w:rPr>
          <w:color w:val="000000"/>
        </w:rPr>
      </w:pPr>
    </w:p>
    <w:p w:rsidR="005B74A8" w:rsidRPr="00703542" w:rsidRDefault="005B74A8" w:rsidP="00E95A50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5B74A8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74A8" w:rsidRPr="005459CC" w:rsidRDefault="005B74A8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74A8" w:rsidRPr="005459CC" w:rsidRDefault="005B74A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74A8" w:rsidRPr="005459CC" w:rsidRDefault="005B74A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5B74A8" w:rsidRPr="00AF1ABC" w:rsidRDefault="005B74A8" w:rsidP="00E95A50">
      <w:pPr>
        <w:spacing w:after="0" w:line="240" w:lineRule="auto"/>
        <w:ind w:left="360"/>
        <w:jc w:val="both"/>
      </w:pPr>
    </w:p>
    <w:sectPr w:rsidR="005B74A8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4A8" w:rsidRDefault="005B74A8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5B74A8" w:rsidRDefault="005B74A8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4A8" w:rsidRDefault="005B74A8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5B74A8" w:rsidRDefault="005B74A8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73D10"/>
    <w:rsid w:val="0007500D"/>
    <w:rsid w:val="00083E7F"/>
    <w:rsid w:val="00095787"/>
    <w:rsid w:val="000B18F3"/>
    <w:rsid w:val="00186C64"/>
    <w:rsid w:val="00196920"/>
    <w:rsid w:val="001C394A"/>
    <w:rsid w:val="001F0F7A"/>
    <w:rsid w:val="001F2145"/>
    <w:rsid w:val="001F365E"/>
    <w:rsid w:val="00275CB5"/>
    <w:rsid w:val="00284327"/>
    <w:rsid w:val="002E5D63"/>
    <w:rsid w:val="002F69C5"/>
    <w:rsid w:val="00311021"/>
    <w:rsid w:val="00317374"/>
    <w:rsid w:val="003256DC"/>
    <w:rsid w:val="00342094"/>
    <w:rsid w:val="0037235C"/>
    <w:rsid w:val="003A3059"/>
    <w:rsid w:val="003B693E"/>
    <w:rsid w:val="003C6B9F"/>
    <w:rsid w:val="003F3654"/>
    <w:rsid w:val="003F6C6A"/>
    <w:rsid w:val="00402FFD"/>
    <w:rsid w:val="004151A9"/>
    <w:rsid w:val="00446FA9"/>
    <w:rsid w:val="00451FE0"/>
    <w:rsid w:val="00452DAB"/>
    <w:rsid w:val="0047367C"/>
    <w:rsid w:val="00487744"/>
    <w:rsid w:val="004B622A"/>
    <w:rsid w:val="004E62CF"/>
    <w:rsid w:val="004F6F84"/>
    <w:rsid w:val="005108D2"/>
    <w:rsid w:val="00534DA3"/>
    <w:rsid w:val="005459CC"/>
    <w:rsid w:val="00546243"/>
    <w:rsid w:val="00551887"/>
    <w:rsid w:val="0058611D"/>
    <w:rsid w:val="005B266B"/>
    <w:rsid w:val="005B74A8"/>
    <w:rsid w:val="005C00EB"/>
    <w:rsid w:val="005C04B9"/>
    <w:rsid w:val="005C76BF"/>
    <w:rsid w:val="005D69D8"/>
    <w:rsid w:val="005F6DA8"/>
    <w:rsid w:val="00626489"/>
    <w:rsid w:val="0068179A"/>
    <w:rsid w:val="00697198"/>
    <w:rsid w:val="006B342B"/>
    <w:rsid w:val="00703542"/>
    <w:rsid w:val="007433A3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7F2642"/>
    <w:rsid w:val="007F41DA"/>
    <w:rsid w:val="007F7A8A"/>
    <w:rsid w:val="0080419B"/>
    <w:rsid w:val="00843EB1"/>
    <w:rsid w:val="008573C6"/>
    <w:rsid w:val="00861363"/>
    <w:rsid w:val="00875085"/>
    <w:rsid w:val="00896B8B"/>
    <w:rsid w:val="008E0026"/>
    <w:rsid w:val="008F1A87"/>
    <w:rsid w:val="009050C7"/>
    <w:rsid w:val="00916DF8"/>
    <w:rsid w:val="009319AD"/>
    <w:rsid w:val="00967FCA"/>
    <w:rsid w:val="00973B24"/>
    <w:rsid w:val="009928D9"/>
    <w:rsid w:val="00997DE2"/>
    <w:rsid w:val="009B5D39"/>
    <w:rsid w:val="009B7DA4"/>
    <w:rsid w:val="009E0F1E"/>
    <w:rsid w:val="00A06C2D"/>
    <w:rsid w:val="00A31271"/>
    <w:rsid w:val="00A60517"/>
    <w:rsid w:val="00A85A86"/>
    <w:rsid w:val="00A8697C"/>
    <w:rsid w:val="00AA0945"/>
    <w:rsid w:val="00AB699C"/>
    <w:rsid w:val="00AC3D2B"/>
    <w:rsid w:val="00AD0639"/>
    <w:rsid w:val="00AF1ABC"/>
    <w:rsid w:val="00AF1CE4"/>
    <w:rsid w:val="00B016B2"/>
    <w:rsid w:val="00B034AE"/>
    <w:rsid w:val="00B35A8F"/>
    <w:rsid w:val="00B42EE4"/>
    <w:rsid w:val="00B95E9C"/>
    <w:rsid w:val="00BB5E94"/>
    <w:rsid w:val="00BE6E34"/>
    <w:rsid w:val="00BE7802"/>
    <w:rsid w:val="00BF1FE2"/>
    <w:rsid w:val="00C27BDD"/>
    <w:rsid w:val="00C4358C"/>
    <w:rsid w:val="00C4499A"/>
    <w:rsid w:val="00C50B23"/>
    <w:rsid w:val="00C70BCC"/>
    <w:rsid w:val="00C82871"/>
    <w:rsid w:val="00C83EFE"/>
    <w:rsid w:val="00C94A65"/>
    <w:rsid w:val="00CB1132"/>
    <w:rsid w:val="00CB5CC3"/>
    <w:rsid w:val="00CD116D"/>
    <w:rsid w:val="00CD4BB2"/>
    <w:rsid w:val="00D05B91"/>
    <w:rsid w:val="00D13F1A"/>
    <w:rsid w:val="00D4427F"/>
    <w:rsid w:val="00D4596C"/>
    <w:rsid w:val="00D51BE1"/>
    <w:rsid w:val="00DC6690"/>
    <w:rsid w:val="00DC72A5"/>
    <w:rsid w:val="00DF0AE2"/>
    <w:rsid w:val="00DF776F"/>
    <w:rsid w:val="00E0073B"/>
    <w:rsid w:val="00E00DAD"/>
    <w:rsid w:val="00E16316"/>
    <w:rsid w:val="00E33071"/>
    <w:rsid w:val="00E650E0"/>
    <w:rsid w:val="00E83C9C"/>
    <w:rsid w:val="00E9357F"/>
    <w:rsid w:val="00E95A50"/>
    <w:rsid w:val="00EA514E"/>
    <w:rsid w:val="00F261C4"/>
    <w:rsid w:val="00F37F99"/>
    <w:rsid w:val="00F625A9"/>
    <w:rsid w:val="00F669E2"/>
    <w:rsid w:val="00F91D7A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8287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82871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8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28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4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206</TotalTime>
  <Pages>2</Pages>
  <Words>653</Words>
  <Characters>3726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2017-03-28T07:14:00Z</cp:lastPrinted>
  <dcterms:created xsi:type="dcterms:W3CDTF">2017-03-22T10:43:00Z</dcterms:created>
  <dcterms:modified xsi:type="dcterms:W3CDTF">2017-04-04T05:13:00Z</dcterms:modified>
</cp:coreProperties>
</file>